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071A" w:rsidRPr="00547B2B" w:rsidRDefault="0098071A">
      <w:pPr>
        <w:autoSpaceDE w:val="0"/>
        <w:autoSpaceDN w:val="0"/>
        <w:adjustRightInd w:val="0"/>
        <w:jc w:val="center"/>
        <w:rPr>
          <w:rFonts w:ascii="TimesNewRoman+1+1,Bold" w:hAnsi="TimesNewRoman+1+1,Bold"/>
          <w:bCs/>
          <w:sz w:val="26"/>
          <w:szCs w:val="26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7" o:spid="_x0000_s1026" type="#_x0000_t202" style="position:absolute;left:0;text-align:left;margin-left:207pt;margin-top:-45pt;width:54.95pt;height:47.35pt;z-index:251658240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" filled="f" stroked="f">
            <v:textbox style="mso-fit-shape-to-text:t">
              <w:txbxContent>
                <w:p w:rsidR="0098071A" w:rsidRDefault="0098071A">
                  <w:r>
                    <w:rPr>
                      <w:noProof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Εικόνα 1" o:spid="_x0000_i1026" type="#_x0000_t75" alt="ethnosimo" style="width:38.25pt;height:39.75pt;visibility:visible">
                        <v:imagedata r:id="rId6" o:title=""/>
                      </v:shape>
                    </w:pict>
                  </w:r>
                </w:p>
              </w:txbxContent>
            </v:textbox>
          </v:shape>
        </w:pict>
      </w:r>
      <w:r w:rsidRPr="00547B2B">
        <w:rPr>
          <w:rFonts w:ascii="TimesNewRoman+1+1,Bold" w:hAnsi="TimesNewRoman+1+1,Bold"/>
          <w:bCs/>
          <w:sz w:val="26"/>
          <w:szCs w:val="26"/>
        </w:rPr>
        <w:t>ΑΙΤΗΣΗ - ΥΠΕΥΘΥΝΗ ΔΗΛΩΣΗ</w:t>
      </w:r>
    </w:p>
    <w:p w:rsidR="0098071A" w:rsidRPr="00547B2B" w:rsidRDefault="0098071A">
      <w:pPr>
        <w:autoSpaceDE w:val="0"/>
        <w:autoSpaceDN w:val="0"/>
        <w:adjustRightInd w:val="0"/>
        <w:jc w:val="center"/>
        <w:rPr>
          <w:sz w:val="19"/>
          <w:szCs w:val="19"/>
        </w:rPr>
      </w:pPr>
      <w:r w:rsidRPr="00547B2B">
        <w:rPr>
          <w:sz w:val="19"/>
          <w:szCs w:val="19"/>
        </w:rPr>
        <w:t>(Ά</w:t>
      </w:r>
      <w:r w:rsidRPr="00547B2B">
        <w:rPr>
          <w:rFonts w:ascii="TimesNewRoman+2+1" w:hAnsi="TimesNewRoman+2+1"/>
          <w:sz w:val="19"/>
          <w:szCs w:val="19"/>
        </w:rPr>
        <w:t xml:space="preserve">ρθρο </w:t>
      </w:r>
      <w:r w:rsidRPr="00547B2B">
        <w:rPr>
          <w:sz w:val="19"/>
          <w:szCs w:val="19"/>
        </w:rPr>
        <w:t xml:space="preserve">8 </w:t>
      </w:r>
      <w:r w:rsidRPr="00547B2B">
        <w:rPr>
          <w:rFonts w:ascii="TimesNewRoman+2+1" w:hAnsi="TimesNewRoman+2+1"/>
          <w:sz w:val="19"/>
          <w:szCs w:val="19"/>
        </w:rPr>
        <w:t>Ν</w:t>
      </w:r>
      <w:r w:rsidRPr="00547B2B">
        <w:rPr>
          <w:sz w:val="19"/>
          <w:szCs w:val="19"/>
        </w:rPr>
        <w:t>.1599/1986 και άρθρο 3 παρ. 3 Ν.2690/1999)</w:t>
      </w:r>
    </w:p>
    <w:p w:rsidR="0098071A" w:rsidRPr="00547B2B" w:rsidRDefault="0098071A">
      <w:pPr>
        <w:autoSpaceDE w:val="0"/>
        <w:autoSpaceDN w:val="0"/>
        <w:adjustRightInd w:val="0"/>
        <w:rPr>
          <w:rFonts w:ascii="TimesNewRoman+1+1,Bold" w:hAnsi="TimesNewRoman+1+1,Bold"/>
          <w:bCs/>
          <w:sz w:val="19"/>
          <w:szCs w:val="19"/>
        </w:rPr>
      </w:pPr>
      <w:r>
        <w:rPr>
          <w:noProof/>
        </w:rPr>
        <w:pict>
          <v:shape id="Text Box 12" o:spid="_x0000_s1027" type="#_x0000_t202" style="position:absolute;margin-left:63pt;margin-top:1.1pt;width:5in;height:36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">
            <v:textbox>
              <w:txbxContent>
                <w:p w:rsidR="0098071A" w:rsidRPr="00547B2B" w:rsidRDefault="0098071A" w:rsidP="00F31544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NewRoman+2+1" w:hAnsi="TimesNewRoman+2+1"/>
                      <w:sz w:val="19"/>
                      <w:szCs w:val="19"/>
                    </w:rPr>
                  </w:pPr>
                  <w:r w:rsidRPr="00547B2B">
                    <w:rPr>
                      <w:rFonts w:ascii="TimesNewRoman+2+1" w:hAnsi="TimesNewRoman+2+1"/>
                      <w:sz w:val="19"/>
                      <w:szCs w:val="19"/>
                    </w:rPr>
                    <w:t>Η ακρίβεια των στοιχείων που υποβάλλονται με αυτή τη δήλωση μπορεί</w:t>
                  </w:r>
                </w:p>
                <w:p w:rsidR="0098071A" w:rsidRPr="00547B2B" w:rsidRDefault="0098071A" w:rsidP="00F31544">
                  <w:pPr>
                    <w:autoSpaceDE w:val="0"/>
                    <w:autoSpaceDN w:val="0"/>
                    <w:adjustRightInd w:val="0"/>
                    <w:jc w:val="center"/>
                    <w:rPr>
                      <w:sz w:val="19"/>
                      <w:szCs w:val="19"/>
                    </w:rPr>
                  </w:pPr>
                  <w:r w:rsidRPr="00547B2B">
                    <w:rPr>
                      <w:rFonts w:ascii="TimesNewRoman+2+1" w:hAnsi="TimesNewRoman+2+1"/>
                      <w:sz w:val="19"/>
                      <w:szCs w:val="19"/>
                    </w:rPr>
                    <w:t xml:space="preserve">να εκλεχθεί με βάση το αρχείο άλλων υπηρεσιών </w:t>
                  </w:r>
                  <w:r w:rsidRPr="00547B2B">
                    <w:rPr>
                      <w:sz w:val="19"/>
                      <w:szCs w:val="19"/>
                    </w:rPr>
                    <w:t>(</w:t>
                  </w:r>
                  <w:r w:rsidRPr="00547B2B">
                    <w:rPr>
                      <w:rFonts w:ascii="TimesNewRoman+2+1" w:hAnsi="TimesNewRoman+2+1"/>
                      <w:sz w:val="19"/>
                      <w:szCs w:val="19"/>
                    </w:rPr>
                    <w:t xml:space="preserve">άρθρο </w:t>
                  </w:r>
                  <w:r w:rsidRPr="00547B2B">
                    <w:rPr>
                      <w:sz w:val="19"/>
                      <w:szCs w:val="19"/>
                    </w:rPr>
                    <w:t xml:space="preserve">8 </w:t>
                  </w:r>
                  <w:r w:rsidRPr="00547B2B">
                    <w:rPr>
                      <w:rFonts w:ascii="TimesNewRoman+2+1" w:hAnsi="TimesNewRoman+2+1"/>
                      <w:sz w:val="19"/>
                      <w:szCs w:val="19"/>
                    </w:rPr>
                    <w:t>παρ</w:t>
                  </w:r>
                  <w:r w:rsidRPr="00547B2B">
                    <w:rPr>
                      <w:sz w:val="19"/>
                      <w:szCs w:val="19"/>
                    </w:rPr>
                    <w:t xml:space="preserve">. 4 </w:t>
                  </w:r>
                  <w:r w:rsidRPr="00547B2B">
                    <w:rPr>
                      <w:rFonts w:ascii="TimesNewRoman+2+1" w:hAnsi="TimesNewRoman+2+1"/>
                      <w:sz w:val="19"/>
                      <w:szCs w:val="19"/>
                    </w:rPr>
                    <w:t>Ν</w:t>
                  </w:r>
                  <w:r w:rsidRPr="00547B2B">
                    <w:rPr>
                      <w:sz w:val="19"/>
                      <w:szCs w:val="19"/>
                    </w:rPr>
                    <w:t>.1599/1986</w:t>
                  </w:r>
                </w:p>
                <w:p w:rsidR="0098071A" w:rsidRPr="00547B2B" w:rsidRDefault="0098071A"/>
              </w:txbxContent>
            </v:textbox>
          </v:shape>
        </w:pict>
      </w:r>
    </w:p>
    <w:p w:rsidR="0098071A" w:rsidRPr="00547B2B" w:rsidRDefault="0098071A">
      <w:pPr>
        <w:autoSpaceDE w:val="0"/>
        <w:autoSpaceDN w:val="0"/>
        <w:adjustRightInd w:val="0"/>
        <w:rPr>
          <w:rFonts w:ascii="TimesNewRoman+1+1,Bold" w:hAnsi="TimesNewRoman+1+1,Bold"/>
          <w:bCs/>
          <w:sz w:val="19"/>
          <w:szCs w:val="19"/>
        </w:rPr>
      </w:pPr>
    </w:p>
    <w:p w:rsidR="0098071A" w:rsidRPr="00547B2B" w:rsidRDefault="0098071A">
      <w:pPr>
        <w:autoSpaceDE w:val="0"/>
        <w:autoSpaceDN w:val="0"/>
        <w:adjustRightInd w:val="0"/>
        <w:rPr>
          <w:rFonts w:ascii="TimesNewRoman+1+1,Bold" w:hAnsi="TimesNewRoman+1+1,Bold"/>
          <w:bCs/>
          <w:sz w:val="19"/>
          <w:szCs w:val="19"/>
        </w:rPr>
      </w:pPr>
    </w:p>
    <w:p w:rsidR="0098071A" w:rsidRPr="00547B2B" w:rsidRDefault="0098071A">
      <w:pPr>
        <w:autoSpaceDE w:val="0"/>
        <w:autoSpaceDN w:val="0"/>
        <w:adjustRightInd w:val="0"/>
        <w:rPr>
          <w:rFonts w:ascii="TimesNewRoman+1+1,Bold" w:hAnsi="TimesNewRoman+1+1,Bold"/>
          <w:bCs/>
          <w:sz w:val="19"/>
          <w:szCs w:val="19"/>
        </w:rPr>
      </w:pPr>
    </w:p>
    <w:p w:rsidR="0098071A" w:rsidRPr="003A3246" w:rsidRDefault="0098071A" w:rsidP="00344EDD">
      <w:pPr>
        <w:autoSpaceDE w:val="0"/>
        <w:autoSpaceDN w:val="0"/>
        <w:adjustRightInd w:val="0"/>
        <w:rPr>
          <w:b/>
          <w:bCs/>
          <w:sz w:val="16"/>
          <w:szCs w:val="16"/>
          <w:u w:val="single"/>
        </w:rPr>
      </w:pPr>
      <w:r w:rsidRPr="00817C3C">
        <w:rPr>
          <w:rFonts w:ascii="TimesNewRoman+1+1,Bold" w:hAnsi="TimesNewRoman+1+1,Bold"/>
          <w:bCs/>
        </w:rPr>
        <w:t>Περιγραφή αιτήματος:</w:t>
      </w:r>
      <w:r w:rsidRPr="00C61FB4">
        <w:rPr>
          <w:rFonts w:ascii="TimesNewRoman+1+1,Bold" w:hAnsi="TimesNewRoman+1+1,Bold"/>
          <w:bCs/>
          <w:sz w:val="19"/>
          <w:szCs w:val="19"/>
          <w:u w:val="single"/>
        </w:rPr>
        <w:t xml:space="preserve"> </w:t>
      </w:r>
      <w:r>
        <w:rPr>
          <w:b/>
          <w:bCs/>
          <w:sz w:val="20"/>
          <w:szCs w:val="20"/>
          <w:u w:val="single"/>
        </w:rPr>
        <w:t xml:space="preserve">Μεταβίβαση (αγορά) και έκδοση άδειας κυκλοφορίας του </w:t>
      </w:r>
      <w:r w:rsidRPr="00CE7127">
        <w:rPr>
          <w:b/>
          <w:bCs/>
          <w:sz w:val="20"/>
          <w:szCs w:val="20"/>
          <w:u w:val="single"/>
        </w:rPr>
        <w:t>$ΑΡ_ΚΥΚΛΟΦ$ $ΤΥΠΟΣ_ΟΧ$</w:t>
      </w:r>
      <w:r>
        <w:rPr>
          <w:b/>
          <w:bCs/>
          <w:sz w:val="20"/>
          <w:szCs w:val="20"/>
          <w:u w:val="single"/>
        </w:rPr>
        <w:t xml:space="preserve"> </w:t>
      </w:r>
    </w:p>
    <w:tbl>
      <w:tblPr>
        <w:tblW w:w="9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4500"/>
        <w:gridCol w:w="2711"/>
        <w:gridCol w:w="1594"/>
      </w:tblGrid>
      <w:tr w:rsidR="0098071A" w:rsidRPr="00CF4E29" w:rsidTr="00CF4E29">
        <w:trPr>
          <w:trHeight w:hRule="exact" w:val="567"/>
        </w:trPr>
        <w:tc>
          <w:tcPr>
            <w:tcW w:w="1188" w:type="dxa"/>
          </w:tcPr>
          <w:p w:rsidR="0098071A" w:rsidRPr="00CF4E29" w:rsidRDefault="0098071A" w:rsidP="00CF4E29">
            <w:pPr>
              <w:autoSpaceDE w:val="0"/>
              <w:autoSpaceDN w:val="0"/>
              <w:adjustRightInd w:val="0"/>
              <w:rPr>
                <w:sz w:val="11"/>
                <w:szCs w:val="11"/>
              </w:rPr>
            </w:pPr>
            <w:r w:rsidRPr="00CF4E29">
              <w:rPr>
                <w:rFonts w:ascii="TimesNewRoman+1+1,Bold" w:hAnsi="TimesNewRoman+1+1,Bold"/>
                <w:bCs/>
                <w:sz w:val="20"/>
                <w:szCs w:val="19"/>
              </w:rPr>
              <w:t xml:space="preserve">Προς </w:t>
            </w:r>
            <w:r w:rsidRPr="00CF4E29">
              <w:rPr>
                <w:sz w:val="20"/>
                <w:szCs w:val="19"/>
              </w:rPr>
              <w:t>:</w:t>
            </w:r>
            <w:r w:rsidRPr="00CF4E29">
              <w:rPr>
                <w:sz w:val="20"/>
                <w:szCs w:val="11"/>
              </w:rPr>
              <w:t>(1)</w:t>
            </w:r>
          </w:p>
        </w:tc>
        <w:tc>
          <w:tcPr>
            <w:tcW w:w="4500" w:type="dxa"/>
            <w:vAlign w:val="center"/>
          </w:tcPr>
          <w:p w:rsidR="0098071A" w:rsidRPr="00CF4E29" w:rsidRDefault="0098071A" w:rsidP="00CF4E29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  <w:r w:rsidRPr="00CF4E29">
              <w:rPr>
                <w:b/>
                <w:bCs/>
                <w:sz w:val="14"/>
                <w:szCs w:val="14"/>
              </w:rPr>
              <w:t xml:space="preserve">ΠΕΡΙΦΕΡΕΙΑΚΗ ΕΝΟΤΗΤΑ ΘΕΣΣΑΛΟΝΙΚΗΣ </w:t>
            </w:r>
            <w:r w:rsidRPr="00CF4E29">
              <w:rPr>
                <w:b/>
                <w:sz w:val="14"/>
                <w:szCs w:val="14"/>
              </w:rPr>
              <w:t>Δ/ΝΣΗ ΜΕΤΑΦΟΡΩΝ &amp; ΕΠΙΚΟΙΝΩΝΙΩΝ - ΤΜΗΜΑ ΧΟΡΗΓΗΣΗΣ ΑΔΕΙΩΝ ΟΔΗΓΗΣΗΣ</w:t>
            </w:r>
            <w:r w:rsidRPr="00CF4E29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2711" w:type="dxa"/>
          </w:tcPr>
          <w:p w:rsidR="0098071A" w:rsidRPr="00CF4E29" w:rsidRDefault="0098071A" w:rsidP="00CF4E2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F4E29">
              <w:rPr>
                <w:sz w:val="20"/>
                <w:szCs w:val="20"/>
              </w:rPr>
              <w:t>ΑΡΙΘΜΟΣ ΠΡΩΤΟΚΟΛΛΟΥ</w:t>
            </w:r>
          </w:p>
        </w:tc>
        <w:tc>
          <w:tcPr>
            <w:tcW w:w="1594" w:type="dxa"/>
          </w:tcPr>
          <w:p w:rsidR="0098071A" w:rsidRPr="00CF4E29" w:rsidRDefault="0098071A" w:rsidP="00CF4E2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F4E29">
              <w:rPr>
                <w:sz w:val="20"/>
                <w:szCs w:val="20"/>
              </w:rPr>
              <w:t>ΗΜΕΡΟΜΗΝΙΑ</w:t>
            </w:r>
          </w:p>
        </w:tc>
      </w:tr>
    </w:tbl>
    <w:p w:rsidR="0098071A" w:rsidRPr="00547B2B" w:rsidRDefault="0098071A">
      <w:pPr>
        <w:autoSpaceDE w:val="0"/>
        <w:autoSpaceDN w:val="0"/>
        <w:adjustRightInd w:val="0"/>
        <w:rPr>
          <w:rFonts w:ascii="TimesNewRoman+1+1,Bold" w:hAnsi="TimesNewRoman+1+1,Bold"/>
          <w:bCs/>
          <w:sz w:val="19"/>
          <w:szCs w:val="19"/>
        </w:rPr>
      </w:pPr>
      <w:r w:rsidRPr="00547B2B">
        <w:rPr>
          <w:rFonts w:ascii="TimesNewRoman+1+1,Bold" w:hAnsi="TimesNewRoman+1+1,Bold"/>
          <w:bCs/>
          <w:sz w:val="19"/>
          <w:szCs w:val="19"/>
        </w:rPr>
        <w:t>ΣΤΟΙΧΕΙΑ ΑΙΤΟΥΝΤΟΣ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48"/>
        <w:gridCol w:w="2382"/>
        <w:gridCol w:w="678"/>
        <w:gridCol w:w="1080"/>
        <w:gridCol w:w="900"/>
        <w:gridCol w:w="720"/>
        <w:gridCol w:w="124"/>
        <w:gridCol w:w="236"/>
        <w:gridCol w:w="540"/>
        <w:gridCol w:w="900"/>
      </w:tblGrid>
      <w:tr w:rsidR="0098071A" w:rsidRPr="00CF4E29" w:rsidTr="00CF4E29">
        <w:trPr>
          <w:trHeight w:hRule="exact" w:val="284"/>
        </w:trPr>
        <w:tc>
          <w:tcPr>
            <w:tcW w:w="2448" w:type="dxa"/>
          </w:tcPr>
          <w:p w:rsidR="0098071A" w:rsidRPr="00CF4E29" w:rsidRDefault="0098071A" w:rsidP="00CF4E29">
            <w:pPr>
              <w:autoSpaceDE w:val="0"/>
              <w:autoSpaceDN w:val="0"/>
              <w:adjustRightInd w:val="0"/>
              <w:rPr>
                <w:bCs/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Ο</w:t>
            </w:r>
            <w:r w:rsidRPr="00CF4E29">
              <w:rPr>
                <w:bCs/>
                <w:sz w:val="19"/>
                <w:szCs w:val="19"/>
              </w:rPr>
              <w:t>-</w:t>
            </w: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Η</w:t>
            </w:r>
            <w:r w:rsidRPr="00CF4E29">
              <w:rPr>
                <w:bCs/>
                <w:sz w:val="19"/>
                <w:szCs w:val="19"/>
              </w:rPr>
              <w:t>(</w:t>
            </w: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όνομα</w:t>
            </w:r>
            <w:r w:rsidRPr="00CF4E29">
              <w:rPr>
                <w:bCs/>
                <w:sz w:val="19"/>
                <w:szCs w:val="19"/>
              </w:rPr>
              <w:t xml:space="preserve">): </w:t>
            </w:r>
          </w:p>
        </w:tc>
        <w:tc>
          <w:tcPr>
            <w:tcW w:w="3060" w:type="dxa"/>
            <w:gridSpan w:val="2"/>
          </w:tcPr>
          <w:p w:rsidR="0098071A" w:rsidRPr="00642296" w:rsidRDefault="0098071A" w:rsidP="00CF4E29">
            <w:pPr>
              <w:autoSpaceDE w:val="0"/>
              <w:autoSpaceDN w:val="0"/>
              <w:adjustRightInd w:val="0"/>
              <w:rPr>
                <w:bCs/>
                <w:sz w:val="19"/>
                <w:szCs w:val="19"/>
              </w:rPr>
            </w:pPr>
            <w:r w:rsidRPr="00642296">
              <w:rPr>
                <w:bCs/>
                <w:sz w:val="19"/>
                <w:szCs w:val="19"/>
              </w:rPr>
              <w:t>$ΟΝΟΜΑ_ΑΓ$</w:t>
            </w:r>
          </w:p>
        </w:tc>
        <w:tc>
          <w:tcPr>
            <w:tcW w:w="1980" w:type="dxa"/>
            <w:gridSpan w:val="2"/>
          </w:tcPr>
          <w:p w:rsidR="0098071A" w:rsidRPr="00CF4E29" w:rsidRDefault="0098071A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Επώνυμο</w:t>
            </w:r>
            <w:r w:rsidRPr="00CF4E29">
              <w:rPr>
                <w:sz w:val="19"/>
                <w:szCs w:val="19"/>
              </w:rPr>
              <w:t xml:space="preserve">: </w:t>
            </w:r>
          </w:p>
        </w:tc>
        <w:tc>
          <w:tcPr>
            <w:tcW w:w="2520" w:type="dxa"/>
            <w:gridSpan w:val="5"/>
          </w:tcPr>
          <w:p w:rsidR="0098071A" w:rsidRPr="00642296" w:rsidRDefault="0098071A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642296">
              <w:rPr>
                <w:sz w:val="19"/>
                <w:szCs w:val="19"/>
              </w:rPr>
              <w:t>$ΕΠΩΝ_ΑΓ$</w:t>
            </w:r>
          </w:p>
        </w:tc>
      </w:tr>
      <w:tr w:rsidR="0098071A" w:rsidRPr="00CF4E29" w:rsidTr="00CF4E29">
        <w:trPr>
          <w:trHeight w:val="284"/>
        </w:trPr>
        <w:tc>
          <w:tcPr>
            <w:tcW w:w="2448" w:type="dxa"/>
          </w:tcPr>
          <w:p w:rsidR="0098071A" w:rsidRPr="00CF4E29" w:rsidRDefault="0098071A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 xml:space="preserve">Όνομα πατέρα </w:t>
            </w:r>
            <w:r w:rsidRPr="00CF4E29">
              <w:rPr>
                <w:sz w:val="19"/>
                <w:szCs w:val="19"/>
              </w:rPr>
              <w:t xml:space="preserve">: </w:t>
            </w:r>
          </w:p>
        </w:tc>
        <w:tc>
          <w:tcPr>
            <w:tcW w:w="3060" w:type="dxa"/>
            <w:gridSpan w:val="2"/>
          </w:tcPr>
          <w:p w:rsidR="0098071A" w:rsidRPr="00642296" w:rsidRDefault="0098071A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642296">
              <w:rPr>
                <w:sz w:val="19"/>
                <w:szCs w:val="19"/>
              </w:rPr>
              <w:t>$ΟΝ_ΠΑΤΡ_ΑΓ$</w:t>
            </w:r>
          </w:p>
        </w:tc>
        <w:tc>
          <w:tcPr>
            <w:tcW w:w="1980" w:type="dxa"/>
            <w:gridSpan w:val="2"/>
          </w:tcPr>
          <w:p w:rsidR="0098071A" w:rsidRPr="00CF4E29" w:rsidRDefault="0098071A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CF4E29">
              <w:rPr>
                <w:sz w:val="19"/>
                <w:szCs w:val="19"/>
              </w:rPr>
              <w:t>Επ</w:t>
            </w: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ώνυμο Πατέρα</w:t>
            </w:r>
          </w:p>
        </w:tc>
        <w:tc>
          <w:tcPr>
            <w:tcW w:w="2520" w:type="dxa"/>
            <w:gridSpan w:val="5"/>
          </w:tcPr>
          <w:p w:rsidR="0098071A" w:rsidRPr="00642296" w:rsidRDefault="0098071A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642296">
              <w:rPr>
                <w:sz w:val="19"/>
                <w:szCs w:val="19"/>
              </w:rPr>
              <w:t>$ΕΠΩΝ_ΠΑ_ΑΓ$</w:t>
            </w:r>
          </w:p>
        </w:tc>
      </w:tr>
      <w:tr w:rsidR="0098071A" w:rsidRPr="00CF4E29" w:rsidTr="00CF4E29">
        <w:trPr>
          <w:trHeight w:val="284"/>
        </w:trPr>
        <w:tc>
          <w:tcPr>
            <w:tcW w:w="2448" w:type="dxa"/>
          </w:tcPr>
          <w:p w:rsidR="0098071A" w:rsidRPr="00CF4E29" w:rsidRDefault="0098071A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Όνομα μητέρας</w:t>
            </w:r>
          </w:p>
        </w:tc>
        <w:tc>
          <w:tcPr>
            <w:tcW w:w="3060" w:type="dxa"/>
            <w:gridSpan w:val="2"/>
          </w:tcPr>
          <w:p w:rsidR="0098071A" w:rsidRPr="00642296" w:rsidRDefault="0098071A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642296">
              <w:rPr>
                <w:rFonts w:ascii="TimesNewRoman+1+1,Bold" w:hAnsi="TimesNewRoman+1+1,Bold"/>
                <w:bCs/>
                <w:sz w:val="19"/>
                <w:szCs w:val="19"/>
              </w:rPr>
              <w:t>$ΟΝ_ΜΗΤΡ_ΑΓ$</w:t>
            </w:r>
          </w:p>
        </w:tc>
        <w:tc>
          <w:tcPr>
            <w:tcW w:w="1980" w:type="dxa"/>
            <w:gridSpan w:val="2"/>
          </w:tcPr>
          <w:p w:rsidR="0098071A" w:rsidRPr="00CF4E29" w:rsidRDefault="0098071A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 xml:space="preserve">Επώνυμο μητέρας </w:t>
            </w:r>
          </w:p>
        </w:tc>
        <w:tc>
          <w:tcPr>
            <w:tcW w:w="2520" w:type="dxa"/>
            <w:gridSpan w:val="5"/>
          </w:tcPr>
          <w:p w:rsidR="0098071A" w:rsidRPr="00642296" w:rsidRDefault="0098071A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642296">
              <w:rPr>
                <w:sz w:val="19"/>
                <w:szCs w:val="19"/>
              </w:rPr>
              <w:t>$ΕΠΩΝ_ΜΗ_ΑΓ$</w:t>
            </w:r>
          </w:p>
        </w:tc>
      </w:tr>
      <w:tr w:rsidR="0098071A" w:rsidRPr="00CF4E29" w:rsidTr="00CF4E29">
        <w:trPr>
          <w:trHeight w:val="284"/>
        </w:trPr>
        <w:tc>
          <w:tcPr>
            <w:tcW w:w="2448" w:type="dxa"/>
          </w:tcPr>
          <w:p w:rsidR="0098071A" w:rsidRPr="00642296" w:rsidRDefault="0098071A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642296">
              <w:rPr>
                <w:rFonts w:ascii="TimesNewRoman+1+1,Bold" w:hAnsi="TimesNewRoman+1+1,Bold"/>
                <w:bCs/>
                <w:sz w:val="19"/>
                <w:szCs w:val="19"/>
              </w:rPr>
              <w:t>$ΕΙΔΟΣ_ID_ΑΓ$</w:t>
            </w:r>
          </w:p>
        </w:tc>
        <w:tc>
          <w:tcPr>
            <w:tcW w:w="3060" w:type="dxa"/>
            <w:gridSpan w:val="2"/>
          </w:tcPr>
          <w:p w:rsidR="0098071A" w:rsidRPr="00642296" w:rsidRDefault="0098071A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642296">
              <w:rPr>
                <w:rFonts w:ascii="TimesNewRoman+1+1,Bold" w:hAnsi="TimesNewRoman+1+1,Bold"/>
                <w:bCs/>
                <w:sz w:val="19"/>
                <w:szCs w:val="19"/>
              </w:rPr>
              <w:t>$ΑΡ_ID_ΑΓ$</w:t>
            </w:r>
          </w:p>
        </w:tc>
        <w:tc>
          <w:tcPr>
            <w:tcW w:w="1980" w:type="dxa"/>
            <w:gridSpan w:val="2"/>
          </w:tcPr>
          <w:p w:rsidR="0098071A" w:rsidRPr="00CF4E29" w:rsidRDefault="0098071A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Α.Φ.Μ.</w:t>
            </w:r>
          </w:p>
        </w:tc>
        <w:tc>
          <w:tcPr>
            <w:tcW w:w="2520" w:type="dxa"/>
            <w:gridSpan w:val="5"/>
          </w:tcPr>
          <w:p w:rsidR="0098071A" w:rsidRPr="00642296" w:rsidRDefault="0098071A" w:rsidP="00CF4E29">
            <w:pPr>
              <w:autoSpaceDE w:val="0"/>
              <w:autoSpaceDN w:val="0"/>
              <w:adjustRightInd w:val="0"/>
              <w:ind w:right="-108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642296">
              <w:rPr>
                <w:rFonts w:ascii="TimesNewRoman+1+1,Bold" w:hAnsi="TimesNewRoman+1+1,Bold"/>
                <w:bCs/>
                <w:sz w:val="19"/>
                <w:szCs w:val="19"/>
              </w:rPr>
              <w:t>$ΑΦΜ_ΑΓ$</w:t>
            </w:r>
          </w:p>
        </w:tc>
      </w:tr>
      <w:tr w:rsidR="0098071A" w:rsidRPr="00CF4E29" w:rsidTr="00CF4E29">
        <w:trPr>
          <w:trHeight w:val="284"/>
        </w:trPr>
        <w:tc>
          <w:tcPr>
            <w:tcW w:w="2448" w:type="dxa"/>
          </w:tcPr>
          <w:p w:rsidR="0098071A" w:rsidRPr="00CF4E29" w:rsidRDefault="0098071A" w:rsidP="00CF4E29">
            <w:pPr>
              <w:autoSpaceDE w:val="0"/>
              <w:autoSpaceDN w:val="0"/>
              <w:adjustRightInd w:val="0"/>
              <w:rPr>
                <w:sz w:val="11"/>
                <w:szCs w:val="11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Ημερομηνία γέννησης</w:t>
            </w:r>
            <w:r w:rsidRPr="00CF4E29">
              <w:rPr>
                <w:sz w:val="11"/>
                <w:szCs w:val="11"/>
              </w:rPr>
              <w:t>(2)</w:t>
            </w:r>
          </w:p>
        </w:tc>
        <w:tc>
          <w:tcPr>
            <w:tcW w:w="2382" w:type="dxa"/>
          </w:tcPr>
          <w:p w:rsidR="0098071A" w:rsidRPr="00642296" w:rsidRDefault="0098071A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642296">
              <w:rPr>
                <w:sz w:val="19"/>
                <w:szCs w:val="19"/>
              </w:rPr>
              <w:t>$ΗΜ_ΓΕΝ_ΑΓ$</w:t>
            </w:r>
          </w:p>
        </w:tc>
        <w:tc>
          <w:tcPr>
            <w:tcW w:w="1758" w:type="dxa"/>
            <w:gridSpan w:val="2"/>
          </w:tcPr>
          <w:p w:rsidR="0098071A" w:rsidRPr="00CF4E29" w:rsidRDefault="0098071A" w:rsidP="00CF4E29">
            <w:pPr>
              <w:autoSpaceDE w:val="0"/>
              <w:autoSpaceDN w:val="0"/>
              <w:adjustRightInd w:val="0"/>
              <w:rPr>
                <w:sz w:val="11"/>
                <w:szCs w:val="11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Τόπος γέννησης</w:t>
            </w:r>
          </w:p>
        </w:tc>
        <w:tc>
          <w:tcPr>
            <w:tcW w:w="3420" w:type="dxa"/>
            <w:gridSpan w:val="6"/>
          </w:tcPr>
          <w:p w:rsidR="0098071A" w:rsidRPr="00642296" w:rsidRDefault="0098071A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642296">
              <w:rPr>
                <w:sz w:val="19"/>
                <w:szCs w:val="19"/>
              </w:rPr>
              <w:t>$ΤΟΠΟΣ_ΓΕΝ_ΑΓ$</w:t>
            </w:r>
          </w:p>
        </w:tc>
      </w:tr>
      <w:tr w:rsidR="0098071A" w:rsidRPr="00CF4E29" w:rsidTr="00CF4E29">
        <w:trPr>
          <w:trHeight w:val="284"/>
        </w:trPr>
        <w:tc>
          <w:tcPr>
            <w:tcW w:w="2448" w:type="dxa"/>
          </w:tcPr>
          <w:p w:rsidR="0098071A" w:rsidRPr="00CF4E29" w:rsidRDefault="0098071A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Τόπος κατοικίας</w:t>
            </w:r>
            <w:r w:rsidRPr="00CF4E29">
              <w:rPr>
                <w:sz w:val="19"/>
                <w:szCs w:val="19"/>
              </w:rPr>
              <w:t xml:space="preserve">: </w:t>
            </w:r>
          </w:p>
        </w:tc>
        <w:tc>
          <w:tcPr>
            <w:tcW w:w="2382" w:type="dxa"/>
          </w:tcPr>
          <w:p w:rsidR="0098071A" w:rsidRPr="00642296" w:rsidRDefault="0098071A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642296">
              <w:rPr>
                <w:sz w:val="19"/>
                <w:szCs w:val="19"/>
              </w:rPr>
              <w:t>$ΠΟΛΗ_ΑΓ$</w:t>
            </w:r>
          </w:p>
        </w:tc>
        <w:tc>
          <w:tcPr>
            <w:tcW w:w="678" w:type="dxa"/>
          </w:tcPr>
          <w:p w:rsidR="0098071A" w:rsidRPr="00CF4E29" w:rsidRDefault="0098071A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Οδός</w:t>
            </w:r>
          </w:p>
        </w:tc>
        <w:tc>
          <w:tcPr>
            <w:tcW w:w="1980" w:type="dxa"/>
            <w:gridSpan w:val="2"/>
          </w:tcPr>
          <w:p w:rsidR="0098071A" w:rsidRPr="00642296" w:rsidRDefault="0098071A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642296">
              <w:rPr>
                <w:rFonts w:ascii="TimesNewRoman+1+1,Bold" w:hAnsi="TimesNewRoman+1+1,Bold"/>
                <w:bCs/>
                <w:sz w:val="19"/>
                <w:szCs w:val="19"/>
              </w:rPr>
              <w:t>$ΟΔΟΣ_ΑΓ$</w:t>
            </w:r>
          </w:p>
        </w:tc>
        <w:tc>
          <w:tcPr>
            <w:tcW w:w="720" w:type="dxa"/>
          </w:tcPr>
          <w:p w:rsidR="0098071A" w:rsidRPr="00CF4E29" w:rsidRDefault="0098071A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Αριθ</w:t>
            </w:r>
          </w:p>
        </w:tc>
        <w:tc>
          <w:tcPr>
            <w:tcW w:w="360" w:type="dxa"/>
            <w:gridSpan w:val="2"/>
          </w:tcPr>
          <w:p w:rsidR="0098071A" w:rsidRPr="00642296" w:rsidRDefault="0098071A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642296">
              <w:rPr>
                <w:rFonts w:ascii="TimesNewRoman+1+1,Bold" w:hAnsi="TimesNewRoman+1+1,Bold"/>
                <w:bCs/>
                <w:sz w:val="19"/>
                <w:szCs w:val="19"/>
              </w:rPr>
              <w:t>$ΑΡ_ΟΔΟΥ_ΑΓ$</w:t>
            </w:r>
          </w:p>
        </w:tc>
        <w:tc>
          <w:tcPr>
            <w:tcW w:w="540" w:type="dxa"/>
          </w:tcPr>
          <w:p w:rsidR="0098071A" w:rsidRPr="00CF4E29" w:rsidRDefault="0098071A" w:rsidP="00CF4E29">
            <w:pPr>
              <w:autoSpaceDE w:val="0"/>
              <w:autoSpaceDN w:val="0"/>
              <w:adjustRightInd w:val="0"/>
              <w:jc w:val="both"/>
              <w:rPr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Τ</w:t>
            </w:r>
            <w:r w:rsidRPr="00CF4E29">
              <w:rPr>
                <w:bCs/>
                <w:sz w:val="19"/>
                <w:szCs w:val="19"/>
              </w:rPr>
              <w:t>.</w:t>
            </w: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Κ</w:t>
            </w:r>
          </w:p>
        </w:tc>
        <w:tc>
          <w:tcPr>
            <w:tcW w:w="900" w:type="dxa"/>
          </w:tcPr>
          <w:p w:rsidR="0098071A" w:rsidRPr="00CF4E29" w:rsidRDefault="0098071A" w:rsidP="00CF4E29">
            <w:pPr>
              <w:autoSpaceDE w:val="0"/>
              <w:autoSpaceDN w:val="0"/>
              <w:adjustRightInd w:val="0"/>
              <w:jc w:val="both"/>
              <w:rPr>
                <w:sz w:val="19"/>
                <w:szCs w:val="19"/>
              </w:rPr>
            </w:pPr>
          </w:p>
        </w:tc>
      </w:tr>
      <w:tr w:rsidR="0098071A" w:rsidRPr="00CF4E29" w:rsidTr="00CF4E29">
        <w:trPr>
          <w:trHeight w:val="284"/>
        </w:trPr>
        <w:tc>
          <w:tcPr>
            <w:tcW w:w="2448" w:type="dxa"/>
          </w:tcPr>
          <w:p w:rsidR="0098071A" w:rsidRPr="00CF4E29" w:rsidRDefault="0098071A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Τηλέφωνο</w:t>
            </w:r>
          </w:p>
        </w:tc>
        <w:tc>
          <w:tcPr>
            <w:tcW w:w="2382" w:type="dxa"/>
          </w:tcPr>
          <w:p w:rsidR="0098071A" w:rsidRPr="00CF4E29" w:rsidRDefault="0098071A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</w:p>
        </w:tc>
        <w:tc>
          <w:tcPr>
            <w:tcW w:w="678" w:type="dxa"/>
          </w:tcPr>
          <w:p w:rsidR="0098071A" w:rsidRPr="00CF4E29" w:rsidRDefault="0098071A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Φαξ</w:t>
            </w:r>
          </w:p>
        </w:tc>
        <w:tc>
          <w:tcPr>
            <w:tcW w:w="1980" w:type="dxa"/>
            <w:gridSpan w:val="2"/>
          </w:tcPr>
          <w:p w:rsidR="0098071A" w:rsidRPr="00CF4E29" w:rsidRDefault="0098071A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</w:p>
        </w:tc>
        <w:tc>
          <w:tcPr>
            <w:tcW w:w="844" w:type="dxa"/>
            <w:gridSpan w:val="2"/>
          </w:tcPr>
          <w:p w:rsidR="0098071A" w:rsidRPr="00CF4E29" w:rsidRDefault="0098071A" w:rsidP="00CF4E29">
            <w:pPr>
              <w:autoSpaceDE w:val="0"/>
              <w:autoSpaceDN w:val="0"/>
              <w:adjustRightInd w:val="0"/>
              <w:rPr>
                <w:bCs/>
                <w:sz w:val="19"/>
                <w:szCs w:val="19"/>
                <w:lang w:val="en-US"/>
              </w:rPr>
            </w:pPr>
            <w:r w:rsidRPr="00CF4E29">
              <w:rPr>
                <w:bCs/>
                <w:sz w:val="19"/>
                <w:szCs w:val="19"/>
                <w:lang w:val="en-US"/>
              </w:rPr>
              <w:t>E-mail</w:t>
            </w:r>
          </w:p>
        </w:tc>
        <w:tc>
          <w:tcPr>
            <w:tcW w:w="1676" w:type="dxa"/>
            <w:gridSpan w:val="3"/>
          </w:tcPr>
          <w:p w:rsidR="0098071A" w:rsidRPr="00CF4E29" w:rsidRDefault="0098071A" w:rsidP="00CF4E29">
            <w:pPr>
              <w:autoSpaceDE w:val="0"/>
              <w:autoSpaceDN w:val="0"/>
              <w:adjustRightInd w:val="0"/>
              <w:jc w:val="both"/>
              <w:rPr>
                <w:sz w:val="19"/>
                <w:szCs w:val="19"/>
              </w:rPr>
            </w:pPr>
          </w:p>
        </w:tc>
      </w:tr>
    </w:tbl>
    <w:p w:rsidR="0098071A" w:rsidRPr="00547B2B" w:rsidRDefault="0098071A">
      <w:pPr>
        <w:autoSpaceDE w:val="0"/>
        <w:autoSpaceDN w:val="0"/>
        <w:adjustRightInd w:val="0"/>
        <w:rPr>
          <w:sz w:val="19"/>
          <w:szCs w:val="19"/>
          <w:lang w:val="en-US"/>
        </w:rPr>
      </w:pPr>
    </w:p>
    <w:p w:rsidR="0098071A" w:rsidRDefault="0098071A" w:rsidP="00F70B15">
      <w:pPr>
        <w:autoSpaceDE w:val="0"/>
        <w:autoSpaceDN w:val="0"/>
        <w:adjustRightInd w:val="0"/>
        <w:rPr>
          <w:sz w:val="19"/>
          <w:szCs w:val="19"/>
        </w:rPr>
      </w:pPr>
      <w:r>
        <w:rPr>
          <w:sz w:val="19"/>
          <w:szCs w:val="19"/>
        </w:rPr>
        <w:t xml:space="preserve">ΟΡΙΣΜΟΣ / ΣΤΟΙΧΕΙΑ ΕΚΠΡΟΣΩΠΟΥ ΓΙΑ ΛΟΓΑΡΙΑΣΜΟ </w:t>
      </w:r>
      <w:r>
        <w:rPr>
          <w:b/>
          <w:sz w:val="19"/>
          <w:szCs w:val="19"/>
        </w:rPr>
        <w:t>(για κατάθεση αίτησης και παραλαβή τελικής διοικητικής πράξης)</w:t>
      </w:r>
    </w:p>
    <w:tbl>
      <w:tblPr>
        <w:tblW w:w="100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26"/>
        <w:gridCol w:w="2201"/>
        <w:gridCol w:w="678"/>
        <w:gridCol w:w="180"/>
        <w:gridCol w:w="630"/>
        <w:gridCol w:w="1170"/>
        <w:gridCol w:w="720"/>
        <w:gridCol w:w="124"/>
        <w:gridCol w:w="236"/>
        <w:gridCol w:w="540"/>
        <w:gridCol w:w="900"/>
      </w:tblGrid>
      <w:tr w:rsidR="0098071A" w:rsidRPr="00916746" w:rsidTr="00EE21D8">
        <w:tc>
          <w:tcPr>
            <w:tcW w:w="2626" w:type="dxa"/>
          </w:tcPr>
          <w:p w:rsidR="0098071A" w:rsidRPr="00916746" w:rsidRDefault="0098071A" w:rsidP="00592C74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916746">
              <w:rPr>
                <w:rFonts w:ascii="TimesNewRoman+1+1,Bold" w:hAnsi="TimesNewRoman+1+1,Bold"/>
                <w:bCs/>
                <w:sz w:val="20"/>
                <w:szCs w:val="20"/>
              </w:rPr>
              <w:t>Όνομα</w:t>
            </w:r>
            <w:r w:rsidRPr="00916746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879" w:type="dxa"/>
            <w:gridSpan w:val="2"/>
          </w:tcPr>
          <w:p w:rsidR="0098071A" w:rsidRPr="00916746" w:rsidRDefault="0098071A" w:rsidP="00592C74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916746">
              <w:rPr>
                <w:sz w:val="20"/>
                <w:szCs w:val="20"/>
              </w:rPr>
              <w:t>$ΕΞ_ΟΝΟΜΑ$</w:t>
            </w:r>
          </w:p>
        </w:tc>
        <w:tc>
          <w:tcPr>
            <w:tcW w:w="1980" w:type="dxa"/>
            <w:gridSpan w:val="3"/>
          </w:tcPr>
          <w:p w:rsidR="0098071A" w:rsidRPr="00916746" w:rsidRDefault="0098071A" w:rsidP="00592C7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6746">
              <w:rPr>
                <w:rFonts w:ascii="TimesNewRoman+1+1,Bold" w:hAnsi="TimesNewRoman+1+1,Bold"/>
                <w:bCs/>
                <w:sz w:val="20"/>
                <w:szCs w:val="20"/>
              </w:rPr>
              <w:t>Επώνυμο</w:t>
            </w:r>
            <w:r w:rsidRPr="00916746">
              <w:rPr>
                <w:sz w:val="20"/>
                <w:szCs w:val="20"/>
              </w:rPr>
              <w:t xml:space="preserve">: </w:t>
            </w:r>
          </w:p>
        </w:tc>
        <w:tc>
          <w:tcPr>
            <w:tcW w:w="2520" w:type="dxa"/>
            <w:gridSpan w:val="5"/>
          </w:tcPr>
          <w:p w:rsidR="0098071A" w:rsidRPr="00916746" w:rsidRDefault="0098071A" w:rsidP="00592C7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6746">
              <w:rPr>
                <w:sz w:val="20"/>
                <w:szCs w:val="20"/>
              </w:rPr>
              <w:t>$ΕΞ_ΕΠΩΝΥΜΟ$</w:t>
            </w:r>
          </w:p>
        </w:tc>
      </w:tr>
      <w:tr w:rsidR="0098071A" w:rsidRPr="00916746" w:rsidTr="00EE21D8">
        <w:tc>
          <w:tcPr>
            <w:tcW w:w="2626" w:type="dxa"/>
          </w:tcPr>
          <w:p w:rsidR="0098071A" w:rsidRPr="00916746" w:rsidRDefault="0098071A" w:rsidP="00592C7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6746">
              <w:rPr>
                <w:rFonts w:ascii="TimesNewRoman+1+1,Bold" w:hAnsi="TimesNewRoman+1+1,Bold"/>
                <w:bCs/>
                <w:sz w:val="20"/>
                <w:szCs w:val="20"/>
              </w:rPr>
              <w:t>Ονοματεπώνυμο πατέρα</w:t>
            </w:r>
            <w:r w:rsidRPr="00916746">
              <w:rPr>
                <w:sz w:val="20"/>
                <w:szCs w:val="20"/>
              </w:rPr>
              <w:t xml:space="preserve"> </w:t>
            </w:r>
          </w:p>
        </w:tc>
        <w:tc>
          <w:tcPr>
            <w:tcW w:w="3689" w:type="dxa"/>
            <w:gridSpan w:val="4"/>
          </w:tcPr>
          <w:p w:rsidR="0098071A" w:rsidRPr="00916746" w:rsidRDefault="0098071A" w:rsidP="00592C7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6746">
              <w:rPr>
                <w:sz w:val="20"/>
                <w:szCs w:val="20"/>
              </w:rPr>
              <w:t>$ΕΞ_ΟΝ_ΠΑΤΡΟΣ$</w:t>
            </w:r>
          </w:p>
        </w:tc>
        <w:tc>
          <w:tcPr>
            <w:tcW w:w="1170" w:type="dxa"/>
          </w:tcPr>
          <w:p w:rsidR="0098071A" w:rsidRPr="00916746" w:rsidRDefault="0098071A" w:rsidP="00592C7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6746">
              <w:rPr>
                <w:rFonts w:ascii="TimesNewRoman+1+1,Bold" w:hAnsi="TimesNewRoman+1+1,Bold"/>
                <w:bCs/>
                <w:sz w:val="20"/>
                <w:szCs w:val="20"/>
              </w:rPr>
              <w:t>Α.Δ</w:t>
            </w:r>
            <w:r w:rsidRPr="00916746">
              <w:rPr>
                <w:bCs/>
                <w:sz w:val="20"/>
                <w:szCs w:val="20"/>
              </w:rPr>
              <w:t>.</w:t>
            </w:r>
            <w:r w:rsidRPr="00916746">
              <w:rPr>
                <w:rFonts w:ascii="TimesNewRoman+1+1,Bold" w:hAnsi="TimesNewRoman+1+1,Bold"/>
                <w:bCs/>
                <w:sz w:val="20"/>
                <w:szCs w:val="20"/>
              </w:rPr>
              <w:t>Τ.</w:t>
            </w:r>
          </w:p>
        </w:tc>
        <w:tc>
          <w:tcPr>
            <w:tcW w:w="2520" w:type="dxa"/>
            <w:gridSpan w:val="5"/>
          </w:tcPr>
          <w:p w:rsidR="0098071A" w:rsidRPr="00916746" w:rsidRDefault="0098071A" w:rsidP="00592C7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6746">
              <w:rPr>
                <w:sz w:val="20"/>
                <w:szCs w:val="20"/>
              </w:rPr>
              <w:t>$ΕΞ_ΑΔΤ$</w:t>
            </w:r>
          </w:p>
        </w:tc>
      </w:tr>
      <w:tr w:rsidR="0098071A" w:rsidRPr="00916746" w:rsidTr="00EE21D8">
        <w:tc>
          <w:tcPr>
            <w:tcW w:w="2626" w:type="dxa"/>
          </w:tcPr>
          <w:p w:rsidR="0098071A" w:rsidRPr="00916746" w:rsidRDefault="0098071A" w:rsidP="00592C7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6746">
              <w:rPr>
                <w:rFonts w:ascii="TimesNewRoman+1+1,Bold" w:hAnsi="TimesNewRoman+1+1,Bold"/>
                <w:bCs/>
                <w:sz w:val="20"/>
                <w:szCs w:val="20"/>
              </w:rPr>
              <w:t>Τόπος κατοικίας</w:t>
            </w:r>
            <w:r w:rsidRPr="00916746">
              <w:rPr>
                <w:sz w:val="20"/>
                <w:szCs w:val="20"/>
              </w:rPr>
              <w:t xml:space="preserve">: </w:t>
            </w:r>
          </w:p>
        </w:tc>
        <w:tc>
          <w:tcPr>
            <w:tcW w:w="2201" w:type="dxa"/>
          </w:tcPr>
          <w:p w:rsidR="0098071A" w:rsidRPr="00916746" w:rsidRDefault="0098071A" w:rsidP="00592C7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58" w:type="dxa"/>
            <w:gridSpan w:val="2"/>
          </w:tcPr>
          <w:p w:rsidR="0098071A" w:rsidRPr="00916746" w:rsidRDefault="0098071A" w:rsidP="00592C74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20"/>
                <w:szCs w:val="20"/>
              </w:rPr>
            </w:pPr>
            <w:r w:rsidRPr="00916746">
              <w:rPr>
                <w:rFonts w:ascii="TimesNewRoman+1+1,Bold" w:hAnsi="TimesNewRoman+1+1,Bold"/>
                <w:bCs/>
                <w:sz w:val="20"/>
                <w:szCs w:val="20"/>
              </w:rPr>
              <w:t>Οδός</w:t>
            </w:r>
          </w:p>
        </w:tc>
        <w:tc>
          <w:tcPr>
            <w:tcW w:w="1800" w:type="dxa"/>
            <w:gridSpan w:val="2"/>
          </w:tcPr>
          <w:p w:rsidR="0098071A" w:rsidRPr="00916746" w:rsidRDefault="0098071A" w:rsidP="00592C74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20"/>
                <w:szCs w:val="20"/>
              </w:rPr>
            </w:pPr>
            <w:r w:rsidRPr="00916746">
              <w:rPr>
                <w:sz w:val="20"/>
                <w:szCs w:val="20"/>
              </w:rPr>
              <w:t>$ΕΞ_ΔΝΣΗ$</w:t>
            </w:r>
          </w:p>
        </w:tc>
        <w:tc>
          <w:tcPr>
            <w:tcW w:w="720" w:type="dxa"/>
          </w:tcPr>
          <w:p w:rsidR="0098071A" w:rsidRPr="00916746" w:rsidRDefault="0098071A" w:rsidP="00592C74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20"/>
                <w:szCs w:val="20"/>
              </w:rPr>
            </w:pPr>
            <w:r w:rsidRPr="00916746">
              <w:rPr>
                <w:rFonts w:ascii="TimesNewRoman+1+1,Bold" w:hAnsi="TimesNewRoman+1+1,Bold"/>
                <w:bCs/>
                <w:sz w:val="20"/>
                <w:szCs w:val="20"/>
              </w:rPr>
              <w:t>Αριθ</w:t>
            </w:r>
          </w:p>
        </w:tc>
        <w:tc>
          <w:tcPr>
            <w:tcW w:w="360" w:type="dxa"/>
            <w:gridSpan w:val="2"/>
            <w:vAlign w:val="center"/>
          </w:tcPr>
          <w:p w:rsidR="0098071A" w:rsidRPr="00916746" w:rsidRDefault="0098071A" w:rsidP="00592C74">
            <w:pPr>
              <w:autoSpaceDE w:val="0"/>
              <w:autoSpaceDN w:val="0"/>
              <w:adjustRightInd w:val="0"/>
              <w:jc w:val="center"/>
              <w:rPr>
                <w:rFonts w:ascii="TimesNewRoman+1+1,Bold" w:hAnsi="TimesNewRoman+1+1,Bold"/>
                <w:bCs/>
                <w:sz w:val="20"/>
                <w:szCs w:val="20"/>
              </w:rPr>
            </w:pPr>
            <w:r w:rsidRPr="00916746">
              <w:rPr>
                <w:sz w:val="20"/>
                <w:szCs w:val="20"/>
              </w:rPr>
              <w:t>$ΕΞ_ΔΝΣΗ_ΑΡ$</w:t>
            </w:r>
          </w:p>
        </w:tc>
        <w:tc>
          <w:tcPr>
            <w:tcW w:w="540" w:type="dxa"/>
          </w:tcPr>
          <w:p w:rsidR="0098071A" w:rsidRPr="00916746" w:rsidRDefault="0098071A" w:rsidP="00592C7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16746">
              <w:rPr>
                <w:rFonts w:ascii="TimesNewRoman+1+1,Bold" w:hAnsi="TimesNewRoman+1+1,Bold"/>
                <w:bCs/>
                <w:sz w:val="20"/>
                <w:szCs w:val="20"/>
              </w:rPr>
              <w:t>Τ</w:t>
            </w:r>
            <w:r w:rsidRPr="00916746">
              <w:rPr>
                <w:bCs/>
                <w:sz w:val="20"/>
                <w:szCs w:val="20"/>
              </w:rPr>
              <w:t>.</w:t>
            </w:r>
            <w:r w:rsidRPr="00916746">
              <w:rPr>
                <w:rFonts w:ascii="TimesNewRoman+1+1,Bold" w:hAnsi="TimesNewRoman+1+1,Bold"/>
                <w:bCs/>
                <w:sz w:val="20"/>
                <w:szCs w:val="20"/>
              </w:rPr>
              <w:t>Κ</w:t>
            </w:r>
          </w:p>
        </w:tc>
        <w:tc>
          <w:tcPr>
            <w:tcW w:w="900" w:type="dxa"/>
          </w:tcPr>
          <w:p w:rsidR="0098071A" w:rsidRPr="00916746" w:rsidRDefault="0098071A" w:rsidP="00592C7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16746">
              <w:rPr>
                <w:sz w:val="20"/>
                <w:szCs w:val="20"/>
              </w:rPr>
              <w:t>$ΕΞ_ΤΚ$</w:t>
            </w:r>
          </w:p>
        </w:tc>
      </w:tr>
      <w:tr w:rsidR="0098071A" w:rsidRPr="00A106BE" w:rsidTr="00EE21D8">
        <w:tc>
          <w:tcPr>
            <w:tcW w:w="2626" w:type="dxa"/>
          </w:tcPr>
          <w:p w:rsidR="0098071A" w:rsidRPr="00A106BE" w:rsidRDefault="0098071A" w:rsidP="00592C74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20"/>
                <w:szCs w:val="20"/>
              </w:rPr>
            </w:pPr>
            <w:r w:rsidRPr="00A106BE">
              <w:rPr>
                <w:rFonts w:ascii="TimesNewRoman+1+1,Bold" w:hAnsi="TimesNewRoman+1+1,Bold"/>
                <w:bCs/>
                <w:sz w:val="20"/>
                <w:szCs w:val="20"/>
              </w:rPr>
              <w:t>Τηλέφωνο</w:t>
            </w:r>
          </w:p>
        </w:tc>
        <w:tc>
          <w:tcPr>
            <w:tcW w:w="2201" w:type="dxa"/>
          </w:tcPr>
          <w:p w:rsidR="0098071A" w:rsidRPr="00A106BE" w:rsidRDefault="0098071A" w:rsidP="00592C7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58" w:type="dxa"/>
            <w:gridSpan w:val="2"/>
          </w:tcPr>
          <w:p w:rsidR="0098071A" w:rsidRPr="00A106BE" w:rsidRDefault="0098071A" w:rsidP="00592C74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20"/>
                <w:szCs w:val="20"/>
              </w:rPr>
            </w:pPr>
            <w:r w:rsidRPr="00A106BE">
              <w:rPr>
                <w:rFonts w:ascii="TimesNewRoman+1+1,Bold" w:hAnsi="TimesNewRoman+1+1,Bold"/>
                <w:bCs/>
                <w:sz w:val="20"/>
                <w:szCs w:val="20"/>
              </w:rPr>
              <w:t>Φαξ</w:t>
            </w:r>
          </w:p>
        </w:tc>
        <w:tc>
          <w:tcPr>
            <w:tcW w:w="1800" w:type="dxa"/>
            <w:gridSpan w:val="2"/>
          </w:tcPr>
          <w:p w:rsidR="0098071A" w:rsidRPr="00A106BE" w:rsidRDefault="0098071A" w:rsidP="00592C74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20"/>
                <w:szCs w:val="20"/>
              </w:rPr>
            </w:pPr>
          </w:p>
        </w:tc>
        <w:tc>
          <w:tcPr>
            <w:tcW w:w="844" w:type="dxa"/>
            <w:gridSpan w:val="2"/>
          </w:tcPr>
          <w:p w:rsidR="0098071A" w:rsidRPr="00A106BE" w:rsidRDefault="0098071A" w:rsidP="00592C74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A106BE">
              <w:rPr>
                <w:bCs/>
                <w:sz w:val="20"/>
                <w:szCs w:val="20"/>
                <w:lang w:val="en-US"/>
              </w:rPr>
              <w:t>E</w:t>
            </w:r>
            <w:r w:rsidRPr="00A106BE">
              <w:rPr>
                <w:bCs/>
                <w:sz w:val="20"/>
                <w:szCs w:val="20"/>
              </w:rPr>
              <w:t>-</w:t>
            </w:r>
            <w:r w:rsidRPr="00A106BE">
              <w:rPr>
                <w:bCs/>
                <w:sz w:val="20"/>
                <w:szCs w:val="20"/>
                <w:lang w:val="en-US"/>
              </w:rPr>
              <w:t>mail</w:t>
            </w:r>
          </w:p>
        </w:tc>
        <w:tc>
          <w:tcPr>
            <w:tcW w:w="1676" w:type="dxa"/>
            <w:gridSpan w:val="3"/>
          </w:tcPr>
          <w:p w:rsidR="0098071A" w:rsidRPr="00A106BE" w:rsidRDefault="0098071A" w:rsidP="00592C7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</w:p>
        </w:tc>
      </w:tr>
    </w:tbl>
    <w:p w:rsidR="0098071A" w:rsidRPr="001003C0" w:rsidRDefault="0098071A" w:rsidP="005A6F6A">
      <w:pPr>
        <w:autoSpaceDE w:val="0"/>
        <w:autoSpaceDN w:val="0"/>
        <w:adjustRightInd w:val="0"/>
        <w:rPr>
          <w:sz w:val="17"/>
          <w:szCs w:val="17"/>
        </w:rPr>
      </w:pPr>
    </w:p>
    <w:p w:rsidR="0098071A" w:rsidRPr="001003C0" w:rsidRDefault="0098071A" w:rsidP="004149CD">
      <w:pPr>
        <w:rPr>
          <w:sz w:val="17"/>
          <w:szCs w:val="17"/>
        </w:rPr>
      </w:pPr>
      <w:r w:rsidRPr="001003C0">
        <w:rPr>
          <w:sz w:val="17"/>
          <w:szCs w:val="17"/>
        </w:rPr>
        <w:t>-Με ατομική μου ευθύνη και γνωρίζοντας τις κυρώσεις, που προβλέπονται από τις διατάξεις της παρ.6 του άρθρου 22 του Ν.1599/1986 (4), δηλώνω ότι:</w:t>
      </w:r>
    </w:p>
    <w:p w:rsidR="0098071A" w:rsidRDefault="0098071A" w:rsidP="00B07773">
      <w:pPr>
        <w:tabs>
          <w:tab w:val="left" w:pos="426"/>
        </w:tabs>
        <w:ind w:left="420" w:hanging="420"/>
        <w:rPr>
          <w:bCs/>
          <w:sz w:val="17"/>
          <w:szCs w:val="17"/>
        </w:rPr>
      </w:pPr>
      <w:r w:rsidRPr="001003C0">
        <w:rPr>
          <w:bCs/>
          <w:sz w:val="17"/>
          <w:szCs w:val="17"/>
        </w:rPr>
        <w:t xml:space="preserve">α) </w:t>
      </w:r>
      <w:r w:rsidRPr="001003C0">
        <w:rPr>
          <w:bCs/>
          <w:sz w:val="17"/>
          <w:szCs w:val="17"/>
        </w:rPr>
        <w:tab/>
      </w:r>
      <w:r>
        <w:rPr>
          <w:bCs/>
          <w:sz w:val="17"/>
          <w:szCs w:val="17"/>
        </w:rPr>
        <w:t>Αγοράζω το όχημα με αριθμό κυκλοφορίας _</w:t>
      </w:r>
      <w:r w:rsidRPr="000F6851">
        <w:rPr>
          <w:bCs/>
          <w:sz w:val="17"/>
          <w:szCs w:val="17"/>
          <w:u w:val="single"/>
        </w:rPr>
        <w:t>$ΑΡ_ΚΥΚΛΟΦ$</w:t>
      </w:r>
      <w:r w:rsidRPr="000F6851">
        <w:rPr>
          <w:bCs/>
          <w:sz w:val="17"/>
          <w:szCs w:val="17"/>
        </w:rPr>
        <w:t xml:space="preserve"> </w:t>
      </w:r>
      <w:r>
        <w:rPr>
          <w:bCs/>
          <w:sz w:val="17"/>
          <w:szCs w:val="17"/>
        </w:rPr>
        <w:t xml:space="preserve"> από τον/την </w:t>
      </w:r>
      <w:r w:rsidRPr="00ED690C">
        <w:rPr>
          <w:rFonts w:ascii="Arial" w:hAnsi="Arial" w:cs="Arial"/>
          <w:sz w:val="16"/>
        </w:rPr>
        <w:t>$ΟΝΟΜΑ_ΠΩ$</w:t>
      </w:r>
      <w:r>
        <w:rPr>
          <w:rFonts w:ascii="Arial" w:hAnsi="Arial" w:cs="Arial"/>
          <w:sz w:val="16"/>
        </w:rPr>
        <w:t xml:space="preserve">  </w:t>
      </w:r>
      <w:r w:rsidRPr="00ED690C">
        <w:rPr>
          <w:rFonts w:ascii="Arial" w:hAnsi="Arial" w:cs="Arial"/>
          <w:sz w:val="16"/>
        </w:rPr>
        <w:t>$ΕΠΩΝ_ΠΩ$</w:t>
      </w:r>
      <w:r>
        <w:rPr>
          <w:rFonts w:ascii="Arial" w:hAnsi="Arial" w:cs="Arial"/>
          <w:sz w:val="16"/>
        </w:rPr>
        <w:t xml:space="preserve"> ον.πατ. </w:t>
      </w:r>
      <w:r w:rsidRPr="00ED690C">
        <w:rPr>
          <w:rFonts w:ascii="Arial" w:hAnsi="Arial" w:cs="Arial"/>
          <w:sz w:val="16"/>
        </w:rPr>
        <w:t xml:space="preserve">$ΟΝ_ΠΑΤΡ_ΠΩ$  </w:t>
      </w:r>
    </w:p>
    <w:p w:rsidR="0098071A" w:rsidRPr="001003C0" w:rsidRDefault="0098071A" w:rsidP="00B07773">
      <w:pPr>
        <w:tabs>
          <w:tab w:val="left" w:pos="426"/>
        </w:tabs>
        <w:ind w:left="420" w:hanging="420"/>
        <w:rPr>
          <w:sz w:val="17"/>
          <w:szCs w:val="17"/>
        </w:rPr>
      </w:pPr>
      <w:r>
        <w:rPr>
          <w:bCs/>
          <w:sz w:val="17"/>
          <w:szCs w:val="17"/>
        </w:rPr>
        <w:tab/>
        <w:t>σε ποσοστό ________% με, χωρίς (διαγράφετε ανάλογα) παρακράτησ</w:t>
      </w:r>
      <w:bookmarkStart w:id="0" w:name="_GoBack"/>
      <w:bookmarkEnd w:id="0"/>
      <w:r>
        <w:rPr>
          <w:bCs/>
          <w:sz w:val="17"/>
          <w:szCs w:val="17"/>
        </w:rPr>
        <w:t>η κυριότητας</w:t>
      </w:r>
    </w:p>
    <w:p w:rsidR="0098071A" w:rsidRPr="000F53D4" w:rsidRDefault="0098071A" w:rsidP="001003C0">
      <w:pPr>
        <w:autoSpaceDE w:val="0"/>
        <w:autoSpaceDN w:val="0"/>
        <w:rPr>
          <w:sz w:val="17"/>
          <w:szCs w:val="17"/>
        </w:rPr>
      </w:pPr>
      <w:r w:rsidRPr="001003C0">
        <w:rPr>
          <w:sz w:val="17"/>
          <w:szCs w:val="17"/>
        </w:rPr>
        <w:t xml:space="preserve">ζ)       Βάζοντας την υπογραφή μου, παρέχω τη συναίνεση μου όσον αφορά την συλλογή, αποθήκευση και διαβίβαση των προσωπικών μου </w:t>
      </w:r>
    </w:p>
    <w:p w:rsidR="0098071A" w:rsidRPr="000F53D4" w:rsidRDefault="0098071A" w:rsidP="001003C0">
      <w:pPr>
        <w:autoSpaceDE w:val="0"/>
        <w:autoSpaceDN w:val="0"/>
        <w:rPr>
          <w:sz w:val="17"/>
          <w:szCs w:val="17"/>
        </w:rPr>
      </w:pPr>
      <w:r w:rsidRPr="001003C0">
        <w:rPr>
          <w:sz w:val="17"/>
          <w:szCs w:val="17"/>
        </w:rPr>
        <w:t xml:space="preserve">          δεδομένων, συμπεριλαμβανομένου ευαίσθητων όπως το φύλο, η ιθαγένεια κλπ, για την διεκπεραίωση και  ολοκλήρωση των </w:t>
      </w:r>
    </w:p>
    <w:p w:rsidR="0098071A" w:rsidRPr="000F53D4" w:rsidRDefault="0098071A" w:rsidP="001003C0">
      <w:pPr>
        <w:autoSpaceDE w:val="0"/>
        <w:autoSpaceDN w:val="0"/>
        <w:rPr>
          <w:sz w:val="17"/>
          <w:szCs w:val="17"/>
        </w:rPr>
      </w:pPr>
      <w:r w:rsidRPr="001003C0">
        <w:rPr>
          <w:sz w:val="17"/>
          <w:szCs w:val="17"/>
        </w:rPr>
        <w:t xml:space="preserve">          απαραίτητων διαδικασιών των υποθέσεων που σας αναθέτω και άπτονται των δραστηριοτήτων της επιχείρησης σας. Συναινώ στη </w:t>
      </w:r>
    </w:p>
    <w:p w:rsidR="0098071A" w:rsidRPr="000F53D4" w:rsidRDefault="0098071A" w:rsidP="001003C0">
      <w:pPr>
        <w:autoSpaceDE w:val="0"/>
        <w:autoSpaceDN w:val="0"/>
        <w:rPr>
          <w:sz w:val="17"/>
          <w:szCs w:val="17"/>
        </w:rPr>
      </w:pPr>
      <w:r w:rsidRPr="001003C0">
        <w:rPr>
          <w:sz w:val="17"/>
          <w:szCs w:val="17"/>
        </w:rPr>
        <w:t xml:space="preserve">          διαβίβαση των προαναφερόμενων προσωπικών δεδομένων στις αρμόδιες δημόσιες υπηρεσίες, για την έκδοση διοικητικών πράξεων, </w:t>
      </w:r>
    </w:p>
    <w:p w:rsidR="0098071A" w:rsidRPr="001003C0" w:rsidRDefault="0098071A" w:rsidP="001003C0">
      <w:pPr>
        <w:autoSpaceDE w:val="0"/>
        <w:autoSpaceDN w:val="0"/>
        <w:rPr>
          <w:sz w:val="17"/>
          <w:szCs w:val="17"/>
        </w:rPr>
      </w:pPr>
      <w:r w:rsidRPr="001003C0">
        <w:rPr>
          <w:sz w:val="17"/>
          <w:szCs w:val="17"/>
        </w:rPr>
        <w:t xml:space="preserve">          διεκπεραίωση υποθέσεων μου και παραλαβή βεβαιώσεων ή πιστοποιητικών.</w:t>
      </w:r>
    </w:p>
    <w:p w:rsidR="0098071A" w:rsidRPr="007143EB" w:rsidRDefault="0098071A" w:rsidP="001003C0">
      <w:pPr>
        <w:tabs>
          <w:tab w:val="left" w:pos="426"/>
        </w:tabs>
        <w:autoSpaceDE w:val="0"/>
        <w:autoSpaceDN w:val="0"/>
        <w:adjustRightInd w:val="0"/>
        <w:rPr>
          <w:rFonts w:cs="Calibri"/>
          <w:sz w:val="19"/>
          <w:szCs w:val="19"/>
        </w:rPr>
      </w:pPr>
    </w:p>
    <w:p w:rsidR="0098071A" w:rsidRPr="00547B2B" w:rsidRDefault="0098071A">
      <w:pPr>
        <w:autoSpaceDE w:val="0"/>
        <w:autoSpaceDN w:val="0"/>
        <w:adjustRightInd w:val="0"/>
        <w:jc w:val="center"/>
        <w:rPr>
          <w:sz w:val="19"/>
          <w:szCs w:val="19"/>
        </w:rPr>
      </w:pPr>
      <w:r>
        <w:rPr>
          <w:sz w:val="19"/>
          <w:szCs w:val="19"/>
        </w:rPr>
        <w:tab/>
      </w:r>
      <w:r>
        <w:rPr>
          <w:sz w:val="19"/>
          <w:szCs w:val="19"/>
        </w:rPr>
        <w:tab/>
      </w:r>
      <w:r>
        <w:rPr>
          <w:sz w:val="19"/>
          <w:szCs w:val="19"/>
        </w:rPr>
        <w:tab/>
      </w:r>
      <w:r>
        <w:rPr>
          <w:sz w:val="19"/>
          <w:szCs w:val="19"/>
        </w:rPr>
        <w:tab/>
      </w:r>
      <w:r>
        <w:rPr>
          <w:sz w:val="19"/>
          <w:szCs w:val="19"/>
        </w:rPr>
        <w:tab/>
      </w:r>
      <w:r>
        <w:rPr>
          <w:sz w:val="19"/>
          <w:szCs w:val="19"/>
        </w:rPr>
        <w:tab/>
        <w:t>Θεσσαλονίκη      /      /</w:t>
      </w:r>
    </w:p>
    <w:p w:rsidR="0098071A" w:rsidRPr="00547B2B" w:rsidRDefault="0098071A">
      <w:pPr>
        <w:autoSpaceDE w:val="0"/>
        <w:autoSpaceDN w:val="0"/>
        <w:adjustRightInd w:val="0"/>
        <w:ind w:left="3600" w:firstLine="720"/>
        <w:jc w:val="center"/>
        <w:rPr>
          <w:bCs/>
          <w:sz w:val="19"/>
          <w:szCs w:val="19"/>
        </w:rPr>
      </w:pPr>
    </w:p>
    <w:p w:rsidR="0098071A" w:rsidRPr="00547B2B" w:rsidRDefault="0098071A" w:rsidP="00262679">
      <w:pPr>
        <w:autoSpaceDE w:val="0"/>
        <w:autoSpaceDN w:val="0"/>
        <w:adjustRightInd w:val="0"/>
        <w:ind w:left="4320" w:firstLine="720"/>
        <w:rPr>
          <w:sz w:val="19"/>
          <w:szCs w:val="19"/>
        </w:rPr>
      </w:pPr>
      <w:r>
        <w:rPr>
          <w:rFonts w:ascii="TimesNewRoman+1+1,Bold" w:hAnsi="TimesNewRoman+1+1,Bold"/>
          <w:bCs/>
          <w:sz w:val="19"/>
          <w:szCs w:val="19"/>
        </w:rPr>
        <w:tab/>
      </w:r>
      <w:r>
        <w:rPr>
          <w:rFonts w:ascii="TimesNewRoman+1+1,Bold" w:hAnsi="TimesNewRoman+1+1,Bold"/>
          <w:bCs/>
          <w:sz w:val="19"/>
          <w:szCs w:val="19"/>
        </w:rPr>
        <w:tab/>
      </w:r>
      <w:r w:rsidRPr="00547B2B">
        <w:rPr>
          <w:rFonts w:ascii="TimesNewRoman+1+1,Bold" w:hAnsi="TimesNewRoman+1+1,Bold"/>
          <w:bCs/>
          <w:sz w:val="19"/>
          <w:szCs w:val="19"/>
        </w:rPr>
        <w:t>Ο</w:t>
      </w:r>
      <w:r w:rsidRPr="00547B2B">
        <w:rPr>
          <w:bCs/>
          <w:sz w:val="19"/>
          <w:szCs w:val="19"/>
        </w:rPr>
        <w:t>-</w:t>
      </w:r>
      <w:r w:rsidRPr="00547B2B">
        <w:rPr>
          <w:rFonts w:ascii="TimesNewRoman+1+1,Bold" w:hAnsi="TimesNewRoman+1+1,Bold"/>
          <w:bCs/>
          <w:sz w:val="19"/>
          <w:szCs w:val="19"/>
        </w:rPr>
        <w:t>Η δηλ</w:t>
      </w:r>
      <w:r w:rsidRPr="00547B2B">
        <w:rPr>
          <w:sz w:val="19"/>
          <w:szCs w:val="19"/>
        </w:rPr>
        <w:t>…….</w:t>
      </w:r>
    </w:p>
    <w:p w:rsidR="0098071A" w:rsidRPr="007143EB" w:rsidRDefault="0098071A" w:rsidP="005461C2">
      <w:pPr>
        <w:autoSpaceDE w:val="0"/>
        <w:autoSpaceDN w:val="0"/>
        <w:adjustRightInd w:val="0"/>
        <w:rPr>
          <w:bCs/>
          <w:sz w:val="19"/>
          <w:szCs w:val="19"/>
        </w:rPr>
      </w:pPr>
    </w:p>
    <w:p w:rsidR="0098071A" w:rsidRPr="007143EB" w:rsidRDefault="0098071A">
      <w:pPr>
        <w:autoSpaceDE w:val="0"/>
        <w:autoSpaceDN w:val="0"/>
        <w:adjustRightInd w:val="0"/>
        <w:jc w:val="center"/>
        <w:rPr>
          <w:bCs/>
          <w:sz w:val="19"/>
          <w:szCs w:val="19"/>
        </w:rPr>
      </w:pPr>
      <w:r>
        <w:rPr>
          <w:bCs/>
          <w:sz w:val="19"/>
          <w:szCs w:val="19"/>
        </w:rPr>
        <w:tab/>
      </w:r>
      <w:r>
        <w:rPr>
          <w:bCs/>
          <w:sz w:val="19"/>
          <w:szCs w:val="19"/>
        </w:rPr>
        <w:tab/>
      </w:r>
      <w:r>
        <w:rPr>
          <w:bCs/>
          <w:sz w:val="19"/>
          <w:szCs w:val="19"/>
        </w:rPr>
        <w:tab/>
      </w:r>
      <w:r>
        <w:rPr>
          <w:bCs/>
          <w:sz w:val="19"/>
          <w:szCs w:val="19"/>
        </w:rPr>
        <w:tab/>
        <w:t xml:space="preserve"> </w:t>
      </w:r>
      <w:r w:rsidRPr="00547B2B">
        <w:rPr>
          <w:bCs/>
          <w:sz w:val="19"/>
          <w:szCs w:val="19"/>
        </w:rPr>
        <w:t xml:space="preserve">                                  ( </w:t>
      </w:r>
      <w:r w:rsidRPr="00547B2B">
        <w:rPr>
          <w:rFonts w:ascii="TimesNewRoman+1+1,Bold" w:hAnsi="TimesNewRoman+1+1,Bold"/>
          <w:bCs/>
          <w:sz w:val="19"/>
          <w:szCs w:val="19"/>
        </w:rPr>
        <w:t>Υπογραφή</w:t>
      </w:r>
      <w:r w:rsidRPr="00547B2B">
        <w:rPr>
          <w:bCs/>
          <w:sz w:val="19"/>
          <w:szCs w:val="19"/>
        </w:rPr>
        <w:t>)</w:t>
      </w:r>
    </w:p>
    <w:p w:rsidR="0098071A" w:rsidRPr="007143EB" w:rsidRDefault="0098071A">
      <w:pPr>
        <w:autoSpaceDE w:val="0"/>
        <w:autoSpaceDN w:val="0"/>
        <w:adjustRightInd w:val="0"/>
        <w:jc w:val="center"/>
        <w:rPr>
          <w:bCs/>
          <w:sz w:val="19"/>
          <w:szCs w:val="19"/>
        </w:rPr>
      </w:pPr>
    </w:p>
    <w:p w:rsidR="0098071A" w:rsidRPr="007143EB" w:rsidRDefault="0098071A">
      <w:pPr>
        <w:autoSpaceDE w:val="0"/>
        <w:autoSpaceDN w:val="0"/>
        <w:adjustRightInd w:val="0"/>
        <w:jc w:val="center"/>
        <w:rPr>
          <w:bCs/>
          <w:sz w:val="19"/>
          <w:szCs w:val="19"/>
        </w:rPr>
      </w:pPr>
    </w:p>
    <w:p w:rsidR="0098071A" w:rsidRPr="007143EB" w:rsidRDefault="0098071A" w:rsidP="005461C2">
      <w:pPr>
        <w:pStyle w:val="BodyTextIndent"/>
        <w:ind w:left="0"/>
        <w:jc w:val="both"/>
        <w:rPr>
          <w:sz w:val="18"/>
        </w:rPr>
      </w:pPr>
    </w:p>
    <w:p w:rsidR="0098071A" w:rsidRPr="000F53D4" w:rsidRDefault="0098071A" w:rsidP="00817C3C">
      <w:pPr>
        <w:pStyle w:val="BodyTextIndent"/>
        <w:ind w:firstLine="180"/>
        <w:rPr>
          <w:sz w:val="14"/>
          <w:szCs w:val="14"/>
        </w:rPr>
      </w:pPr>
      <w:r w:rsidRPr="000F53D4">
        <w:rPr>
          <w:sz w:val="14"/>
          <w:szCs w:val="14"/>
        </w:rPr>
        <w:t>(1) Αναγράφεται από τον ενδιαφερόμενο πολίτη ή Αρχή ή η Υπηρεσία του δημόσιου τομέα, που απευθύνεται η αίτηση.</w:t>
      </w:r>
    </w:p>
    <w:p w:rsidR="0098071A" w:rsidRPr="000F53D4" w:rsidRDefault="0098071A" w:rsidP="00817C3C">
      <w:pPr>
        <w:pStyle w:val="BodyTextIndent"/>
        <w:ind w:firstLine="180"/>
        <w:rPr>
          <w:sz w:val="14"/>
          <w:szCs w:val="14"/>
        </w:rPr>
      </w:pPr>
      <w:r w:rsidRPr="000F53D4">
        <w:rPr>
          <w:sz w:val="14"/>
          <w:szCs w:val="14"/>
        </w:rPr>
        <w:t xml:space="preserve">(2) Αναγράφεται ολογράφως. </w:t>
      </w:r>
    </w:p>
    <w:p w:rsidR="0098071A" w:rsidRPr="000F53D4" w:rsidRDefault="0098071A" w:rsidP="00817C3C">
      <w:pPr>
        <w:autoSpaceDE w:val="0"/>
        <w:autoSpaceDN w:val="0"/>
        <w:adjustRightInd w:val="0"/>
        <w:rPr>
          <w:sz w:val="14"/>
          <w:szCs w:val="14"/>
        </w:rPr>
      </w:pPr>
      <w:r w:rsidRPr="000F53D4">
        <w:rPr>
          <w:rFonts w:ascii="Arial" w:hAnsi="Arial" w:cs="Arial"/>
          <w:sz w:val="14"/>
          <w:szCs w:val="14"/>
        </w:rPr>
        <w:t>(3) Εξουσιοδοτώ τον/την πιο πάνω αναφερόμενο/η να καταθέσει την αίτηση ή/και να παραλάβει την τελική πράξη. (Διαγράφεται όταν δεν ορίζεται εκπρόσωπος)</w:t>
      </w:r>
      <w:r w:rsidRPr="000F53D4">
        <w:rPr>
          <w:sz w:val="14"/>
          <w:szCs w:val="14"/>
        </w:rPr>
        <w:t xml:space="preserve"> </w:t>
      </w:r>
    </w:p>
    <w:p w:rsidR="0098071A" w:rsidRPr="000F53D4" w:rsidRDefault="0098071A" w:rsidP="00817C3C">
      <w:pPr>
        <w:pStyle w:val="BodyTextIndent"/>
        <w:ind w:left="0"/>
        <w:rPr>
          <w:sz w:val="14"/>
          <w:szCs w:val="14"/>
        </w:rPr>
      </w:pPr>
      <w:r w:rsidRPr="000F53D4">
        <w:rPr>
          <w:sz w:val="14"/>
          <w:szCs w:val="14"/>
        </w:rPr>
        <w:t>(4) «Όποιος εν γνώσει του δηλώνει ψευδή γεγονότα ή αρνείται ή αποκρύπτει τα αληθινά με έγγραφη υπεύθυνη δήλωση του άρθρου 8 τιμωρείται με φυλάκιση τουλάχιστον τριών μηνών. Εάν ο υπαίτιος αυτών των πράξεων σκόπευε να προσπορίσει στον εαυτόν του ή σε άλλον περιουσιακό όφελος βλάπτοντας τρίτον ή σκόπευε να βλάψει άλλον, τιμωρείται με κάθειρξη μέχρι 10 ετών.</w:t>
      </w:r>
    </w:p>
    <w:p w:rsidR="0098071A" w:rsidRPr="000F53D4" w:rsidRDefault="0098071A" w:rsidP="00817C3C">
      <w:pPr>
        <w:pStyle w:val="BodyTextIndent"/>
        <w:ind w:left="0"/>
        <w:rPr>
          <w:sz w:val="14"/>
          <w:szCs w:val="14"/>
        </w:rPr>
      </w:pPr>
      <w:r w:rsidRPr="000F53D4">
        <w:rPr>
          <w:sz w:val="14"/>
          <w:szCs w:val="14"/>
        </w:rPr>
        <w:t>(5) Σε περίπτωση ανεπάρκειας χώρου, η δήλωση συνεχίζεται σε άλλο κατάλληλο σημείο του εντύπου της αίτησης-υπεύθυνης δήλωσης και υπογράφεται από τον δηλούντα ή την δηλούσα.</w:t>
      </w:r>
    </w:p>
    <w:p w:rsidR="0098071A" w:rsidRPr="000F53D4" w:rsidRDefault="0098071A" w:rsidP="00817C3C">
      <w:pPr>
        <w:ind w:right="124"/>
        <w:rPr>
          <w:rFonts w:ascii="Arial" w:hAnsi="Arial" w:cs="Arial"/>
          <w:sz w:val="14"/>
          <w:szCs w:val="14"/>
        </w:rPr>
      </w:pPr>
      <w:r w:rsidRPr="000F53D4">
        <w:rPr>
          <w:rFonts w:ascii="Arial" w:hAnsi="Arial" w:cs="Arial"/>
          <w:sz w:val="14"/>
          <w:szCs w:val="14"/>
        </w:rPr>
        <w:t>(6) Εξουσιοδοτώ την Υπηρεσία να προβεί σε όλες τις απαραίτητες ενέργειες (αναζήτηση δικαιολογητικών κλπ) για τη διεκπεραίωση της υπόθεσής μου.</w:t>
      </w:r>
    </w:p>
    <w:sectPr w:rsidR="0098071A" w:rsidRPr="000F53D4" w:rsidSect="00F60D7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902" w:bottom="680" w:left="1797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071A" w:rsidRDefault="0098071A">
      <w:r>
        <w:separator/>
      </w:r>
    </w:p>
  </w:endnote>
  <w:endnote w:type="continuationSeparator" w:id="0">
    <w:p w:rsidR="0098071A" w:rsidRDefault="009807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imesNewRoman+1+1,Bold">
    <w:altName w:val="Times New Roman"/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TimesNewRoman+2+1">
    <w:altName w:val="Times New Roman"/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071A" w:rsidRDefault="0098071A" w:rsidP="0077116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8071A" w:rsidRDefault="0098071A" w:rsidP="0077116C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071A" w:rsidRDefault="0098071A" w:rsidP="0077116C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071A" w:rsidRDefault="0098071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071A" w:rsidRDefault="0098071A">
      <w:r>
        <w:separator/>
      </w:r>
    </w:p>
  </w:footnote>
  <w:footnote w:type="continuationSeparator" w:id="0">
    <w:p w:rsidR="0098071A" w:rsidRDefault="0098071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071A" w:rsidRDefault="0098071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071A" w:rsidRDefault="0098071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071A" w:rsidRDefault="0098071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31544"/>
    <w:rsid w:val="0004598E"/>
    <w:rsid w:val="00050C73"/>
    <w:rsid w:val="00050E13"/>
    <w:rsid w:val="000820FC"/>
    <w:rsid w:val="000F53D4"/>
    <w:rsid w:val="000F6851"/>
    <w:rsid w:val="001003C0"/>
    <w:rsid w:val="00111407"/>
    <w:rsid w:val="0011441A"/>
    <w:rsid w:val="00116488"/>
    <w:rsid w:val="001546E3"/>
    <w:rsid w:val="001D3FF8"/>
    <w:rsid w:val="00212928"/>
    <w:rsid w:val="00222856"/>
    <w:rsid w:val="00247D88"/>
    <w:rsid w:val="00262679"/>
    <w:rsid w:val="00326C7F"/>
    <w:rsid w:val="00333AAE"/>
    <w:rsid w:val="00344EDD"/>
    <w:rsid w:val="00382ED7"/>
    <w:rsid w:val="003A3246"/>
    <w:rsid w:val="003B0244"/>
    <w:rsid w:val="003B3797"/>
    <w:rsid w:val="003B53D8"/>
    <w:rsid w:val="004149CD"/>
    <w:rsid w:val="00426EA6"/>
    <w:rsid w:val="0042770F"/>
    <w:rsid w:val="00434294"/>
    <w:rsid w:val="004E1E8D"/>
    <w:rsid w:val="004F1274"/>
    <w:rsid w:val="00514A66"/>
    <w:rsid w:val="005461C2"/>
    <w:rsid w:val="00547B2B"/>
    <w:rsid w:val="005773A2"/>
    <w:rsid w:val="00592C74"/>
    <w:rsid w:val="005A6F6A"/>
    <w:rsid w:val="005C0823"/>
    <w:rsid w:val="005D497C"/>
    <w:rsid w:val="00600AAD"/>
    <w:rsid w:val="00642296"/>
    <w:rsid w:val="00684466"/>
    <w:rsid w:val="00701801"/>
    <w:rsid w:val="007143EB"/>
    <w:rsid w:val="0074777F"/>
    <w:rsid w:val="00752121"/>
    <w:rsid w:val="0077116C"/>
    <w:rsid w:val="0077135A"/>
    <w:rsid w:val="00784E07"/>
    <w:rsid w:val="00794600"/>
    <w:rsid w:val="0079483D"/>
    <w:rsid w:val="007D5EDF"/>
    <w:rsid w:val="007F0B5B"/>
    <w:rsid w:val="00817C3C"/>
    <w:rsid w:val="008C2CA8"/>
    <w:rsid w:val="008D0483"/>
    <w:rsid w:val="008D51C1"/>
    <w:rsid w:val="008F4773"/>
    <w:rsid w:val="00900260"/>
    <w:rsid w:val="00916746"/>
    <w:rsid w:val="00924BCE"/>
    <w:rsid w:val="00954501"/>
    <w:rsid w:val="00962E54"/>
    <w:rsid w:val="00964976"/>
    <w:rsid w:val="0098071A"/>
    <w:rsid w:val="009A6D23"/>
    <w:rsid w:val="009D79AC"/>
    <w:rsid w:val="00A106BE"/>
    <w:rsid w:val="00AA0AC3"/>
    <w:rsid w:val="00AF340E"/>
    <w:rsid w:val="00B07773"/>
    <w:rsid w:val="00B347F7"/>
    <w:rsid w:val="00B37932"/>
    <w:rsid w:val="00B437F9"/>
    <w:rsid w:val="00B67876"/>
    <w:rsid w:val="00BD5685"/>
    <w:rsid w:val="00BF485D"/>
    <w:rsid w:val="00C61FB4"/>
    <w:rsid w:val="00C73508"/>
    <w:rsid w:val="00C9565C"/>
    <w:rsid w:val="00CA0B60"/>
    <w:rsid w:val="00CD00ED"/>
    <w:rsid w:val="00CE7127"/>
    <w:rsid w:val="00CF4E29"/>
    <w:rsid w:val="00D773F0"/>
    <w:rsid w:val="00D84B46"/>
    <w:rsid w:val="00DF7D64"/>
    <w:rsid w:val="00E2014B"/>
    <w:rsid w:val="00E6312B"/>
    <w:rsid w:val="00E86146"/>
    <w:rsid w:val="00EA325D"/>
    <w:rsid w:val="00ED690C"/>
    <w:rsid w:val="00EE21D8"/>
    <w:rsid w:val="00F31544"/>
    <w:rsid w:val="00F44417"/>
    <w:rsid w:val="00F550DC"/>
    <w:rsid w:val="00F60D77"/>
    <w:rsid w:val="00F70B15"/>
    <w:rsid w:val="00F73AA6"/>
    <w:rsid w:val="00FB0652"/>
    <w:rsid w:val="00FB42E1"/>
    <w:rsid w:val="00FC2D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0D77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60D77"/>
    <w:pPr>
      <w:keepNext/>
      <w:autoSpaceDE w:val="0"/>
      <w:autoSpaceDN w:val="0"/>
      <w:adjustRightInd w:val="0"/>
      <w:jc w:val="center"/>
      <w:outlineLvl w:val="0"/>
    </w:pPr>
    <w:rPr>
      <w:rFonts w:ascii="TimesNewRoman+1+1,Bold" w:hAnsi="TimesNewRoman+1+1,Bold"/>
      <w:b/>
      <w:bCs/>
      <w:color w:val="000080"/>
      <w:sz w:val="19"/>
      <w:szCs w:val="19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67876"/>
    <w:pPr>
      <w:keepNext/>
      <w:outlineLvl w:val="1"/>
    </w:pPr>
    <w:rPr>
      <w:b/>
      <w:bCs/>
      <w:sz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3154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773A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773A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5773A2"/>
    <w:rPr>
      <w:rFonts w:ascii="Cambria" w:hAnsi="Cambria" w:cs="Times New Roman"/>
      <w:b/>
      <w:bCs/>
      <w:sz w:val="26"/>
      <w:szCs w:val="26"/>
    </w:rPr>
  </w:style>
  <w:style w:type="table" w:styleId="TableGrid">
    <w:name w:val="Table Grid"/>
    <w:basedOn w:val="TableNormal"/>
    <w:uiPriority w:val="99"/>
    <w:rsid w:val="00F31544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uiPriority w:val="99"/>
    <w:rsid w:val="00817C3C"/>
    <w:pPr>
      <w:ind w:left="-180"/>
    </w:pPr>
    <w:rPr>
      <w:rFonts w:ascii="Arial" w:hAnsi="Arial" w:cs="Arial"/>
      <w:sz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5773A2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77116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FB42E1"/>
    <w:rPr>
      <w:rFonts w:cs="Times New Roman"/>
      <w:sz w:val="24"/>
      <w:szCs w:val="24"/>
      <w:lang w:val="el-GR" w:eastAsia="el-GR" w:bidi="ar-SA"/>
    </w:rPr>
  </w:style>
  <w:style w:type="character" w:styleId="PageNumber">
    <w:name w:val="page number"/>
    <w:basedOn w:val="DefaultParagraphFont"/>
    <w:uiPriority w:val="99"/>
    <w:rsid w:val="0077116C"/>
    <w:rPr>
      <w:rFonts w:cs="Times New Roman"/>
    </w:rPr>
  </w:style>
  <w:style w:type="paragraph" w:styleId="Header">
    <w:name w:val="header"/>
    <w:basedOn w:val="Normal"/>
    <w:link w:val="HeaderChar"/>
    <w:uiPriority w:val="99"/>
    <w:rsid w:val="0077116C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FB42E1"/>
    <w:rPr>
      <w:rFonts w:cs="Times New Roman"/>
      <w:sz w:val="24"/>
      <w:szCs w:val="24"/>
      <w:lang w:val="el-GR" w:eastAsia="el-GR" w:bidi="ar-SA"/>
    </w:rPr>
  </w:style>
  <w:style w:type="paragraph" w:styleId="BalloonText">
    <w:name w:val="Balloon Text"/>
    <w:basedOn w:val="Normal"/>
    <w:link w:val="BalloonTextChar"/>
    <w:uiPriority w:val="99"/>
    <w:semiHidden/>
    <w:rsid w:val="007D5ED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773A2"/>
    <w:rPr>
      <w:rFonts w:cs="Times New Roman"/>
      <w:sz w:val="2"/>
    </w:rPr>
  </w:style>
  <w:style w:type="character" w:styleId="Hyperlink">
    <w:name w:val="Hyperlink"/>
    <w:basedOn w:val="DefaultParagraphFont"/>
    <w:uiPriority w:val="99"/>
    <w:rsid w:val="00FB42E1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5655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5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</TotalTime>
  <Pages>2</Pages>
  <Words>467</Words>
  <Characters>2526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ΥΠΕΥΘΥΝΗ ΔΗΛΩΣΗ</dc:title>
  <dc:subject/>
  <dc:creator>4TROXOI</dc:creator>
  <cp:keywords/>
  <dc:description/>
  <cp:lastModifiedBy>user</cp:lastModifiedBy>
  <cp:revision>10</cp:revision>
  <cp:lastPrinted>2003-09-28T09:16:00Z</cp:lastPrinted>
  <dcterms:created xsi:type="dcterms:W3CDTF">2018-07-05T05:44:00Z</dcterms:created>
  <dcterms:modified xsi:type="dcterms:W3CDTF">2019-12-11T15:00:00Z</dcterms:modified>
</cp:coreProperties>
</file>